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52D4A542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B40EB8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499942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1ECA27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2D4A4B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BF4B0E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AF44B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2D5F559A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214B42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50D40D" w14:textId="38E01573" w:rsidR="000E6CD2" w:rsidRPr="000E6CD2" w:rsidRDefault="00A47442" w:rsidP="0071206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10 70 / </w:t>
            </w:r>
            <w:r w:rsidR="00BD490B">
              <w:rPr>
                <w:rFonts w:cs="Arial"/>
                <w:szCs w:val="20"/>
              </w:rPr>
              <w:t>173-26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E3F5F3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6CD2" w:rsidRPr="000E6CD2" w14:paraId="4A9E5BA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63C532" w14:textId="73EE6DF9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  <w:r w:rsidR="00BD490B">
              <w:rPr>
                <w:rFonts w:cs="Arial"/>
                <w:szCs w:val="20"/>
              </w:rPr>
              <w:t xml:space="preserve">: </w:t>
            </w:r>
            <w:r w:rsidR="00BD490B" w:rsidRPr="00BD490B">
              <w:rPr>
                <w:rFonts w:cs="Arial"/>
                <w:szCs w:val="20"/>
              </w:rPr>
              <w:t>Sanierung der Brandschutzklappen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90D73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C37509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8303393" w14:textId="77777777" w:rsidR="000E6CD2" w:rsidRPr="000E6CD2" w:rsidRDefault="000E6CD2" w:rsidP="00464236">
            <w:pPr>
              <w:rPr>
                <w:rFonts w:cs="Arial"/>
                <w:szCs w:val="20"/>
              </w:rPr>
            </w:pPr>
          </w:p>
        </w:tc>
      </w:tr>
      <w:tr w:rsidR="000E6CD2" w:rsidRPr="000E6CD2" w14:paraId="52A2761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11A8D1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71E67F8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99B4BD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B782B6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94D68C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487657E" w14:textId="77777777" w:rsidR="000E6CD2" w:rsidRPr="000E6CD2" w:rsidRDefault="000E6CD2" w:rsidP="00E0389D">
            <w:pPr>
              <w:rPr>
                <w:rFonts w:cs="Arial"/>
                <w:szCs w:val="20"/>
              </w:rPr>
            </w:pPr>
          </w:p>
        </w:tc>
      </w:tr>
    </w:tbl>
    <w:p w14:paraId="29B9FB4E" w14:textId="77777777" w:rsidR="000E6CD2" w:rsidRDefault="000E6CD2" w:rsidP="000E6CD2">
      <w:pPr>
        <w:rPr>
          <w:rFonts w:cs="Arial"/>
          <w:szCs w:val="20"/>
        </w:rPr>
      </w:pPr>
    </w:p>
    <w:p w14:paraId="5EEAA4CB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6AC0E832" w14:textId="77777777" w:rsidR="000E6CD2" w:rsidRDefault="000E6CD2" w:rsidP="000E6CD2"/>
    <w:p w14:paraId="0598A7F3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>anderer Unternehmen bedienen wird</w:t>
      </w:r>
      <w:r w:rsidR="00AE118B">
        <w:t xml:space="preserve"> </w:t>
      </w:r>
    </w:p>
    <w:p w14:paraId="4C6FCA53" w14:textId="77777777" w:rsidR="000E6CD2" w:rsidRPr="000E6CD2" w:rsidRDefault="000E6CD2" w:rsidP="000E6CD2"/>
    <w:p w14:paraId="77B1C31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7995591C" w14:textId="77777777" w:rsidR="000E6CD2" w:rsidRDefault="000E6CD2" w:rsidP="000E6CD2"/>
    <w:p w14:paraId="718883C6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1BB52082" w14:textId="77777777" w:rsidTr="0018612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3445D5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67BC70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1CB62744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ACCC9C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63224B0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224C3044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30D1F71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797BED51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52185512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FE473A6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A358411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7E99704B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A8465AA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143CE13C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32146850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F75E19C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485CFAF5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4696C89F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3F2A0B3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1E0BD27D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3342FA9E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19B52FB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ECB2B24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17D8B583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954083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06B73EE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B826D9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72687003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F414E1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D1DF18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52DD106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9E0A31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8F9D13D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2AD627C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CA9024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087751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42C88865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C0F6D3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9C9EE52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1140F51D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64E8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F9CE66F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363D3572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080346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2724E93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65381A4C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9A157" w14:textId="77777777" w:rsidR="003724FA" w:rsidRDefault="003724FA">
      <w:r>
        <w:separator/>
      </w:r>
    </w:p>
  </w:endnote>
  <w:endnote w:type="continuationSeparator" w:id="0">
    <w:p w14:paraId="425DF28A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194057CF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1920BF6E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85C985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C8F1D85" wp14:editId="596C46E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34DBA25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7EAE42C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4756249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A3AF2" w14:textId="77777777" w:rsidR="003724FA" w:rsidRDefault="003724FA">
      <w:r>
        <w:separator/>
      </w:r>
    </w:p>
  </w:footnote>
  <w:footnote w:type="continuationSeparator" w:id="0">
    <w:p w14:paraId="09275BA7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FE9B2" w14:textId="77777777" w:rsidR="00B63072" w:rsidRDefault="00B63072" w:rsidP="000E6CD2">
    <w:pPr>
      <w:pStyle w:val="Kopfzeile"/>
    </w:pPr>
    <w:r>
      <w:t>235</w:t>
    </w:r>
  </w:p>
  <w:p w14:paraId="72C53DC8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745765">
    <w:abstractNumId w:val="0"/>
  </w:num>
  <w:num w:numId="2" w16cid:durableId="668093592">
    <w:abstractNumId w:val="4"/>
  </w:num>
  <w:num w:numId="3" w16cid:durableId="374426557">
    <w:abstractNumId w:val="5"/>
  </w:num>
  <w:num w:numId="4" w16cid:durableId="708263075">
    <w:abstractNumId w:val="12"/>
  </w:num>
  <w:num w:numId="5" w16cid:durableId="1019235097">
    <w:abstractNumId w:val="8"/>
  </w:num>
  <w:num w:numId="6" w16cid:durableId="1959991680">
    <w:abstractNumId w:val="2"/>
  </w:num>
  <w:num w:numId="7" w16cid:durableId="51390337">
    <w:abstractNumId w:val="10"/>
  </w:num>
  <w:num w:numId="8" w16cid:durableId="44641517">
    <w:abstractNumId w:val="7"/>
  </w:num>
  <w:num w:numId="9" w16cid:durableId="1509979028">
    <w:abstractNumId w:val="11"/>
  </w:num>
  <w:num w:numId="10" w16cid:durableId="1837842170">
    <w:abstractNumId w:val="3"/>
  </w:num>
  <w:num w:numId="11" w16cid:durableId="246810430">
    <w:abstractNumId w:val="9"/>
  </w:num>
  <w:num w:numId="12" w16cid:durableId="1348217852">
    <w:abstractNumId w:val="9"/>
  </w:num>
  <w:num w:numId="13" w16cid:durableId="421340546">
    <w:abstractNumId w:val="9"/>
  </w:num>
  <w:num w:numId="14" w16cid:durableId="1666935497">
    <w:abstractNumId w:val="9"/>
  </w:num>
  <w:num w:numId="15" w16cid:durableId="2113741681">
    <w:abstractNumId w:val="9"/>
  </w:num>
  <w:num w:numId="16" w16cid:durableId="1638490755">
    <w:abstractNumId w:val="1"/>
  </w:num>
  <w:num w:numId="17" w16cid:durableId="1973945323">
    <w:abstractNumId w:val="1"/>
  </w:num>
  <w:num w:numId="18" w16cid:durableId="13126371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233C8"/>
    <w:rsid w:val="0003433A"/>
    <w:rsid w:val="0005583E"/>
    <w:rsid w:val="00074AA6"/>
    <w:rsid w:val="000849CE"/>
    <w:rsid w:val="000927C6"/>
    <w:rsid w:val="000A76B0"/>
    <w:rsid w:val="000E6CD2"/>
    <w:rsid w:val="000F026E"/>
    <w:rsid w:val="00110816"/>
    <w:rsid w:val="001134D5"/>
    <w:rsid w:val="00127C79"/>
    <w:rsid w:val="001309CB"/>
    <w:rsid w:val="001426F7"/>
    <w:rsid w:val="00144CE1"/>
    <w:rsid w:val="00186129"/>
    <w:rsid w:val="00193E1A"/>
    <w:rsid w:val="001C509D"/>
    <w:rsid w:val="001C586A"/>
    <w:rsid w:val="001D4523"/>
    <w:rsid w:val="001E1AFE"/>
    <w:rsid w:val="001E2220"/>
    <w:rsid w:val="001E5B9B"/>
    <w:rsid w:val="001F4504"/>
    <w:rsid w:val="002412AE"/>
    <w:rsid w:val="002517FD"/>
    <w:rsid w:val="00263542"/>
    <w:rsid w:val="002804BF"/>
    <w:rsid w:val="002871A9"/>
    <w:rsid w:val="002C403D"/>
    <w:rsid w:val="002F4952"/>
    <w:rsid w:val="002F587D"/>
    <w:rsid w:val="00327698"/>
    <w:rsid w:val="0034729A"/>
    <w:rsid w:val="00363610"/>
    <w:rsid w:val="003724FA"/>
    <w:rsid w:val="00375067"/>
    <w:rsid w:val="00385716"/>
    <w:rsid w:val="003A36E9"/>
    <w:rsid w:val="003C19AD"/>
    <w:rsid w:val="003D3E99"/>
    <w:rsid w:val="003E2CD4"/>
    <w:rsid w:val="003F452E"/>
    <w:rsid w:val="0040491F"/>
    <w:rsid w:val="00424038"/>
    <w:rsid w:val="0044744E"/>
    <w:rsid w:val="0045228F"/>
    <w:rsid w:val="00456F15"/>
    <w:rsid w:val="0045726B"/>
    <w:rsid w:val="00464236"/>
    <w:rsid w:val="00465851"/>
    <w:rsid w:val="0047055A"/>
    <w:rsid w:val="00480ABD"/>
    <w:rsid w:val="00492429"/>
    <w:rsid w:val="004A432C"/>
    <w:rsid w:val="004C06A9"/>
    <w:rsid w:val="004C5609"/>
    <w:rsid w:val="00504487"/>
    <w:rsid w:val="00506B3D"/>
    <w:rsid w:val="005333C9"/>
    <w:rsid w:val="00554D62"/>
    <w:rsid w:val="00573601"/>
    <w:rsid w:val="00585790"/>
    <w:rsid w:val="005A331C"/>
    <w:rsid w:val="005C41DA"/>
    <w:rsid w:val="005D5C26"/>
    <w:rsid w:val="005F152F"/>
    <w:rsid w:val="005F41CD"/>
    <w:rsid w:val="00605DD3"/>
    <w:rsid w:val="00606550"/>
    <w:rsid w:val="00614636"/>
    <w:rsid w:val="00640260"/>
    <w:rsid w:val="00640831"/>
    <w:rsid w:val="006A021C"/>
    <w:rsid w:val="006A5AED"/>
    <w:rsid w:val="006B7CF1"/>
    <w:rsid w:val="006D403D"/>
    <w:rsid w:val="006D70A3"/>
    <w:rsid w:val="00712061"/>
    <w:rsid w:val="00734EDE"/>
    <w:rsid w:val="00746498"/>
    <w:rsid w:val="00765A42"/>
    <w:rsid w:val="007723ED"/>
    <w:rsid w:val="0078194F"/>
    <w:rsid w:val="007A2D3F"/>
    <w:rsid w:val="00801944"/>
    <w:rsid w:val="0082767C"/>
    <w:rsid w:val="008C475F"/>
    <w:rsid w:val="008C6237"/>
    <w:rsid w:val="008D66B5"/>
    <w:rsid w:val="008E2912"/>
    <w:rsid w:val="008E3DF1"/>
    <w:rsid w:val="00910F0B"/>
    <w:rsid w:val="00916671"/>
    <w:rsid w:val="00927DEE"/>
    <w:rsid w:val="00936A82"/>
    <w:rsid w:val="00962412"/>
    <w:rsid w:val="0097166A"/>
    <w:rsid w:val="00976383"/>
    <w:rsid w:val="00984803"/>
    <w:rsid w:val="009A6E63"/>
    <w:rsid w:val="009C14BE"/>
    <w:rsid w:val="009C3CF6"/>
    <w:rsid w:val="00A00872"/>
    <w:rsid w:val="00A31334"/>
    <w:rsid w:val="00A4744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03AC6"/>
    <w:rsid w:val="00B2775A"/>
    <w:rsid w:val="00B40909"/>
    <w:rsid w:val="00B44C2F"/>
    <w:rsid w:val="00B61D2B"/>
    <w:rsid w:val="00B63072"/>
    <w:rsid w:val="00B96ADB"/>
    <w:rsid w:val="00BA5E42"/>
    <w:rsid w:val="00BD490B"/>
    <w:rsid w:val="00C101BF"/>
    <w:rsid w:val="00C246AC"/>
    <w:rsid w:val="00C2678D"/>
    <w:rsid w:val="00C42477"/>
    <w:rsid w:val="00C5339F"/>
    <w:rsid w:val="00C62A16"/>
    <w:rsid w:val="00C764C5"/>
    <w:rsid w:val="00C87A3D"/>
    <w:rsid w:val="00CD156A"/>
    <w:rsid w:val="00CD54C7"/>
    <w:rsid w:val="00CD6AAD"/>
    <w:rsid w:val="00D05C74"/>
    <w:rsid w:val="00D2240F"/>
    <w:rsid w:val="00D6072E"/>
    <w:rsid w:val="00D71CAD"/>
    <w:rsid w:val="00D75523"/>
    <w:rsid w:val="00D848CD"/>
    <w:rsid w:val="00D97BBF"/>
    <w:rsid w:val="00DA276D"/>
    <w:rsid w:val="00DB5E39"/>
    <w:rsid w:val="00DC0BEF"/>
    <w:rsid w:val="00DC2EA6"/>
    <w:rsid w:val="00DC7E08"/>
    <w:rsid w:val="00DE2F64"/>
    <w:rsid w:val="00DE74F3"/>
    <w:rsid w:val="00DF1224"/>
    <w:rsid w:val="00E02FAA"/>
    <w:rsid w:val="00E0389D"/>
    <w:rsid w:val="00E07DE0"/>
    <w:rsid w:val="00E25066"/>
    <w:rsid w:val="00E322E9"/>
    <w:rsid w:val="00E6087B"/>
    <w:rsid w:val="00E655AE"/>
    <w:rsid w:val="00E85EBB"/>
    <w:rsid w:val="00EA41FC"/>
    <w:rsid w:val="00EB44CE"/>
    <w:rsid w:val="00EC7AED"/>
    <w:rsid w:val="00ED334F"/>
    <w:rsid w:val="00EE496F"/>
    <w:rsid w:val="00EE7B92"/>
    <w:rsid w:val="00EF64E3"/>
    <w:rsid w:val="00F072E0"/>
    <w:rsid w:val="00F133C2"/>
    <w:rsid w:val="00F21669"/>
    <w:rsid w:val="00F27E1A"/>
    <w:rsid w:val="00F32C49"/>
    <w:rsid w:val="00F6127C"/>
    <w:rsid w:val="00F77CE1"/>
    <w:rsid w:val="00FA0151"/>
    <w:rsid w:val="00FA4F96"/>
    <w:rsid w:val="00FC0982"/>
    <w:rsid w:val="00FD49AF"/>
    <w:rsid w:val="00F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  <w14:docId w14:val="54F42242"/>
  <w15:docId w15:val="{A0A6EE3C-F71F-4975-9292-821D15CE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105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Lüblinghoff, Martin</cp:lastModifiedBy>
  <cp:revision>32</cp:revision>
  <cp:lastPrinted>2020-03-24T09:16:00Z</cp:lastPrinted>
  <dcterms:created xsi:type="dcterms:W3CDTF">2021-07-05T10:31:00Z</dcterms:created>
  <dcterms:modified xsi:type="dcterms:W3CDTF">2026-09-02T13:39:00Z</dcterms:modified>
</cp:coreProperties>
</file>